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DDFC" w14:textId="77777777" w:rsidR="00A71BC6" w:rsidRPr="00A71BC6" w:rsidRDefault="00A71BC6" w:rsidP="00D30435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203993806"/>
    </w:p>
    <w:p w14:paraId="56AE86D0" w14:textId="0C5187EA" w:rsidR="00A71BC6" w:rsidRPr="004A12A5" w:rsidRDefault="00A71BC6" w:rsidP="004A12A5">
      <w:pPr>
        <w:tabs>
          <w:tab w:val="left" w:pos="7530"/>
        </w:tabs>
        <w:spacing w:after="0" w:line="360" w:lineRule="auto"/>
        <w:ind w:firstLine="5954"/>
        <w:rPr>
          <w:rFonts w:ascii="Arial" w:hAnsi="Arial" w:cs="Arial"/>
          <w:sz w:val="24"/>
          <w:szCs w:val="24"/>
        </w:rPr>
      </w:pPr>
      <w:r w:rsidRPr="004A12A5">
        <w:rPr>
          <w:rFonts w:ascii="Arial" w:hAnsi="Arial" w:cs="Arial"/>
          <w:sz w:val="24"/>
          <w:szCs w:val="24"/>
        </w:rPr>
        <w:t xml:space="preserve">Łowicz, dnia </w:t>
      </w:r>
      <w:r w:rsidR="004A12A5" w:rsidRPr="004A12A5">
        <w:rPr>
          <w:rFonts w:ascii="Arial" w:hAnsi="Arial" w:cs="Arial"/>
          <w:sz w:val="24"/>
          <w:szCs w:val="24"/>
        </w:rPr>
        <w:t>04.03</w:t>
      </w:r>
      <w:r w:rsidRPr="004A12A5">
        <w:rPr>
          <w:rFonts w:ascii="Arial" w:hAnsi="Arial" w:cs="Arial"/>
          <w:sz w:val="24"/>
          <w:szCs w:val="24"/>
        </w:rPr>
        <w:t>.202</w:t>
      </w:r>
      <w:r w:rsidR="00946E3D" w:rsidRPr="004A12A5">
        <w:rPr>
          <w:rFonts w:ascii="Arial" w:hAnsi="Arial" w:cs="Arial"/>
          <w:sz w:val="24"/>
          <w:szCs w:val="24"/>
        </w:rPr>
        <w:t>6</w:t>
      </w:r>
      <w:r w:rsidRPr="004A12A5">
        <w:rPr>
          <w:rFonts w:ascii="Arial" w:hAnsi="Arial" w:cs="Arial"/>
          <w:sz w:val="24"/>
          <w:szCs w:val="24"/>
        </w:rPr>
        <w:t xml:space="preserve"> r.</w:t>
      </w:r>
    </w:p>
    <w:p w14:paraId="0B9A16D4" w14:textId="6A3AD548" w:rsidR="00D30435" w:rsidRPr="004A12A5" w:rsidRDefault="00D30435" w:rsidP="004A12A5">
      <w:pPr>
        <w:spacing w:after="0" w:line="360" w:lineRule="auto"/>
        <w:ind w:left="-284"/>
        <w:rPr>
          <w:rFonts w:ascii="Arial" w:hAnsi="Arial" w:cs="Arial"/>
          <w:sz w:val="24"/>
          <w:szCs w:val="24"/>
        </w:rPr>
      </w:pPr>
      <w:r w:rsidRPr="004A12A5">
        <w:rPr>
          <w:rFonts w:ascii="Arial" w:hAnsi="Arial" w:cs="Arial"/>
          <w:sz w:val="24"/>
          <w:szCs w:val="24"/>
        </w:rPr>
        <w:t>FIZ.272.</w:t>
      </w:r>
      <w:r w:rsidR="004A12A5" w:rsidRPr="004A12A5">
        <w:rPr>
          <w:rFonts w:ascii="Arial" w:hAnsi="Arial" w:cs="Arial"/>
          <w:sz w:val="24"/>
          <w:szCs w:val="24"/>
        </w:rPr>
        <w:t>5</w:t>
      </w:r>
      <w:r w:rsidRPr="004A12A5">
        <w:rPr>
          <w:rFonts w:ascii="Arial" w:hAnsi="Arial" w:cs="Arial"/>
          <w:sz w:val="24"/>
          <w:szCs w:val="24"/>
        </w:rPr>
        <w:t>.202</w:t>
      </w:r>
      <w:r w:rsidR="004A12A5" w:rsidRPr="004A12A5">
        <w:rPr>
          <w:rFonts w:ascii="Arial" w:hAnsi="Arial" w:cs="Arial"/>
          <w:sz w:val="24"/>
          <w:szCs w:val="24"/>
        </w:rPr>
        <w:t>6</w:t>
      </w:r>
    </w:p>
    <w:p w14:paraId="5A0AD4EB" w14:textId="77777777" w:rsidR="00ED0994" w:rsidRPr="004A12A5" w:rsidRDefault="00ED0994" w:rsidP="004A12A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5E55578" w14:textId="77777777" w:rsidR="00D30435" w:rsidRPr="004A12A5" w:rsidRDefault="00D30435" w:rsidP="004A12A5">
      <w:pPr>
        <w:pStyle w:val="data"/>
        <w:framePr w:hSpace="0" w:wrap="auto" w:vAnchor="margin" w:hAnchor="text" w:xAlign="left" w:yAlign="inline"/>
        <w:spacing w:line="360" w:lineRule="auto"/>
        <w:ind w:left="4956"/>
        <w:jc w:val="left"/>
        <w:rPr>
          <w:rFonts w:ascii="Arial" w:hAnsi="Arial" w:cs="Arial"/>
          <w:b/>
          <w:bCs/>
          <w:sz w:val="24"/>
          <w:szCs w:val="24"/>
        </w:rPr>
      </w:pPr>
      <w:r w:rsidRPr="004A12A5">
        <w:rPr>
          <w:rFonts w:ascii="Arial" w:hAnsi="Arial" w:cs="Arial"/>
          <w:b/>
          <w:bCs/>
          <w:sz w:val="24"/>
          <w:szCs w:val="24"/>
        </w:rPr>
        <w:t xml:space="preserve">Do Wykonawców </w:t>
      </w:r>
    </w:p>
    <w:p w14:paraId="4A0C8AAD" w14:textId="77777777" w:rsidR="00D30435" w:rsidRPr="004A12A5" w:rsidRDefault="00D30435" w:rsidP="004A12A5">
      <w:pPr>
        <w:pStyle w:val="data"/>
        <w:framePr w:hSpace="0" w:wrap="auto" w:vAnchor="margin" w:hAnchor="text" w:xAlign="left" w:yAlign="inline"/>
        <w:spacing w:line="360" w:lineRule="auto"/>
        <w:ind w:left="4956"/>
        <w:jc w:val="left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A12A5">
        <w:rPr>
          <w:rFonts w:ascii="Arial" w:hAnsi="Arial" w:cs="Arial"/>
          <w:b/>
          <w:bCs/>
          <w:sz w:val="24"/>
          <w:szCs w:val="24"/>
        </w:rPr>
        <w:t>biorących udział w postępowaniu</w:t>
      </w:r>
    </w:p>
    <w:p w14:paraId="14F2E594" w14:textId="77777777" w:rsidR="003B184A" w:rsidRPr="004A12A5" w:rsidRDefault="003B184A" w:rsidP="004A12A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0450146" w14:textId="77777777" w:rsidR="003B184A" w:rsidRPr="004A12A5" w:rsidRDefault="003B184A" w:rsidP="004A12A5">
      <w:pPr>
        <w:pStyle w:val="Tekstpodstawowy"/>
        <w:spacing w:line="360" w:lineRule="auto"/>
        <w:rPr>
          <w:rFonts w:cs="Arial"/>
          <w:b/>
          <w:sz w:val="24"/>
          <w:szCs w:val="24"/>
        </w:rPr>
      </w:pPr>
    </w:p>
    <w:bookmarkEnd w:id="0"/>
    <w:p w14:paraId="25EAA99C" w14:textId="6929AD33" w:rsidR="00ED0994" w:rsidRPr="004A12A5" w:rsidRDefault="00265818" w:rsidP="004A12A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A12A5">
        <w:rPr>
          <w:rFonts w:ascii="Arial" w:hAnsi="Arial" w:cs="Arial"/>
          <w:sz w:val="24"/>
          <w:szCs w:val="24"/>
        </w:rPr>
        <w:t>Odpowiedzi na zapytani</w:t>
      </w:r>
      <w:r w:rsidR="008143E6" w:rsidRPr="004A12A5">
        <w:rPr>
          <w:rFonts w:ascii="Arial" w:hAnsi="Arial" w:cs="Arial"/>
          <w:sz w:val="24"/>
          <w:szCs w:val="24"/>
        </w:rPr>
        <w:t>e</w:t>
      </w:r>
      <w:r w:rsidRPr="004A12A5">
        <w:rPr>
          <w:rFonts w:ascii="Arial" w:hAnsi="Arial" w:cs="Arial"/>
          <w:sz w:val="24"/>
          <w:szCs w:val="24"/>
        </w:rPr>
        <w:t xml:space="preserve"> do treści SWZ </w:t>
      </w:r>
    </w:p>
    <w:p w14:paraId="3B9910FE" w14:textId="77777777" w:rsidR="000E5AB7" w:rsidRPr="004A12A5" w:rsidRDefault="000E5AB7" w:rsidP="004A12A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9FF854" w14:textId="3BB5DBF9" w:rsidR="000E5AB7" w:rsidRPr="004A12A5" w:rsidRDefault="00ED0994" w:rsidP="004A12A5">
      <w:pPr>
        <w:tabs>
          <w:tab w:val="left" w:pos="4536"/>
          <w:tab w:val="left" w:pos="7938"/>
          <w:tab w:val="left" w:pos="8787"/>
        </w:tabs>
        <w:spacing w:after="0" w:line="360" w:lineRule="auto"/>
        <w:ind w:left="-284"/>
        <w:jc w:val="left"/>
        <w:rPr>
          <w:rFonts w:ascii="Arial" w:hAnsi="Arial" w:cs="Arial"/>
          <w:b/>
          <w:bCs/>
          <w:sz w:val="24"/>
          <w:szCs w:val="24"/>
        </w:rPr>
      </w:pPr>
      <w:r w:rsidRPr="004A12A5">
        <w:rPr>
          <w:rFonts w:ascii="Arial" w:hAnsi="Arial" w:cs="Arial"/>
          <w:sz w:val="24"/>
          <w:szCs w:val="24"/>
        </w:rPr>
        <w:t>Dotyczy postępowania o udzielenie zamówienia publicznego, którego</w:t>
      </w:r>
      <w:r w:rsidR="00D30435" w:rsidRPr="004A12A5">
        <w:rPr>
          <w:rFonts w:ascii="Arial" w:hAnsi="Arial" w:cs="Arial"/>
          <w:sz w:val="24"/>
          <w:szCs w:val="24"/>
        </w:rPr>
        <w:t xml:space="preserve"> </w:t>
      </w:r>
      <w:r w:rsidRPr="004A12A5">
        <w:rPr>
          <w:rFonts w:ascii="Arial" w:hAnsi="Arial" w:cs="Arial"/>
          <w:sz w:val="24"/>
          <w:szCs w:val="24"/>
        </w:rPr>
        <w:t>przedmiotem jest:</w:t>
      </w:r>
      <w:r w:rsidR="00D30435" w:rsidRPr="004A12A5">
        <w:rPr>
          <w:rFonts w:ascii="Arial" w:hAnsi="Arial" w:cs="Arial"/>
          <w:sz w:val="24"/>
          <w:szCs w:val="24"/>
        </w:rPr>
        <w:t xml:space="preserve"> Dostawa ciągnika rolniczego w ramach projektu pn. „Modernizacja pracowni warsztatowych do potrzeb zdobycia kwalifikacji branżowych na nowoczesnym rynku pracy mechanizacji rolnictwa”</w:t>
      </w:r>
      <w:r w:rsidR="001A0986" w:rsidRPr="004A12A5">
        <w:rPr>
          <w:rFonts w:ascii="Arial" w:hAnsi="Arial" w:cs="Arial"/>
          <w:sz w:val="24"/>
          <w:szCs w:val="24"/>
        </w:rPr>
        <w:t>.</w:t>
      </w:r>
      <w:r w:rsidRPr="004A12A5">
        <w:rPr>
          <w:rFonts w:ascii="Arial" w:hAnsi="Arial" w:cs="Arial"/>
          <w:sz w:val="24"/>
          <w:szCs w:val="24"/>
        </w:rPr>
        <w:t xml:space="preserve"> </w:t>
      </w:r>
    </w:p>
    <w:p w14:paraId="7B3299E5" w14:textId="77777777" w:rsidR="004A12A5" w:rsidRPr="004A12A5" w:rsidRDefault="000E5AB7" w:rsidP="004A12A5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-284" w:firstLine="0"/>
        <w:rPr>
          <w:rFonts w:ascii="Arial" w:hAnsi="Arial" w:cs="Arial"/>
        </w:rPr>
      </w:pPr>
      <w:r w:rsidRPr="004A12A5">
        <w:rPr>
          <w:rFonts w:ascii="Arial" w:hAnsi="Arial" w:cs="Arial"/>
        </w:rPr>
        <w:t>Działając na podstawie art. 284 ust. 2 ustawy z dnia Prawo zamówień publicznych, zwanej dalej Pzp, w związku z zapytani</w:t>
      </w:r>
      <w:r w:rsidR="008143E6" w:rsidRPr="004A12A5">
        <w:rPr>
          <w:rFonts w:ascii="Arial" w:hAnsi="Arial" w:cs="Arial"/>
        </w:rPr>
        <w:t xml:space="preserve">em </w:t>
      </w:r>
      <w:r w:rsidRPr="004A12A5">
        <w:rPr>
          <w:rFonts w:ascii="Arial" w:hAnsi="Arial" w:cs="Arial"/>
        </w:rPr>
        <w:t xml:space="preserve">do treści </w:t>
      </w:r>
      <w:r w:rsidRPr="004A12A5">
        <w:rPr>
          <w:rFonts w:ascii="Arial" w:hAnsi="Arial" w:cs="Arial"/>
          <w:bCs/>
        </w:rPr>
        <w:t>specyfikacji warunków zamówienia, zwanej dalej</w:t>
      </w:r>
      <w:r w:rsidRPr="004A12A5">
        <w:rPr>
          <w:rFonts w:ascii="Arial" w:hAnsi="Arial" w:cs="Arial"/>
        </w:rPr>
        <w:t xml:space="preserve"> SWZ, Zamawiający wyjaśnia, co następuje:</w:t>
      </w:r>
    </w:p>
    <w:p w14:paraId="4DDD4F7D" w14:textId="77777777" w:rsidR="004A12A5" w:rsidRPr="004A12A5" w:rsidRDefault="004A12A5" w:rsidP="004A12A5">
      <w:pPr>
        <w:pStyle w:val="Akapitzlist"/>
        <w:tabs>
          <w:tab w:val="left" w:pos="0"/>
        </w:tabs>
        <w:spacing w:line="360" w:lineRule="auto"/>
        <w:ind w:left="-284"/>
        <w:rPr>
          <w:rFonts w:ascii="Arial" w:hAnsi="Arial" w:cs="Arial"/>
        </w:rPr>
      </w:pPr>
      <w:r w:rsidRPr="004A12A5">
        <w:rPr>
          <w:rFonts w:ascii="Arial" w:hAnsi="Arial" w:cs="Arial"/>
        </w:rPr>
        <w:t>Pytanie Wykonawcy:</w:t>
      </w:r>
    </w:p>
    <w:p w14:paraId="21420450" w14:textId="164AC7BD" w:rsidR="004A12A5" w:rsidRPr="004A12A5" w:rsidRDefault="004A12A5" w:rsidP="004A12A5">
      <w:pPr>
        <w:pStyle w:val="Akapitzlist"/>
        <w:tabs>
          <w:tab w:val="left" w:pos="0"/>
        </w:tabs>
        <w:spacing w:line="360" w:lineRule="auto"/>
        <w:ind w:left="-284"/>
        <w:rPr>
          <w:rFonts w:ascii="Arial" w:hAnsi="Arial" w:cs="Arial"/>
        </w:rPr>
      </w:pPr>
      <w:r w:rsidRPr="004A12A5">
        <w:rPr>
          <w:rFonts w:ascii="Arial" w:hAnsi="Arial" w:cs="Arial"/>
          <w:color w:val="000000"/>
          <w:shd w:val="clear" w:color="auto" w:fill="FFFFFF"/>
        </w:rPr>
        <w:t xml:space="preserve">Zwracamy się z zapytaniem czy zamawiający: </w:t>
      </w:r>
    </w:p>
    <w:p w14:paraId="7CAC45A7" w14:textId="77777777" w:rsidR="004A12A5" w:rsidRPr="004A12A5" w:rsidRDefault="004A12A5" w:rsidP="004A12A5">
      <w:pPr>
        <w:spacing w:after="0" w:line="360" w:lineRule="auto"/>
        <w:jc w:val="left"/>
        <w:rPr>
          <w:rFonts w:ascii="Arial" w:hAnsi="Arial" w:cs="Arial"/>
          <w:color w:val="000000"/>
          <w:sz w:val="24"/>
          <w:szCs w:val="24"/>
        </w:rPr>
      </w:pPr>
      <w:r w:rsidRPr="004A12A5">
        <w:rPr>
          <w:rFonts w:ascii="Arial" w:hAnsi="Arial" w:cs="Arial"/>
          <w:color w:val="000000"/>
          <w:sz w:val="24"/>
          <w:szCs w:val="24"/>
        </w:rPr>
        <w:t xml:space="preserve">1) Dopuści ciągnik o mocy 42 KW? </w:t>
      </w:r>
    </w:p>
    <w:p w14:paraId="3A737D23" w14:textId="09B686DB" w:rsidR="004A12A5" w:rsidRPr="004A12A5" w:rsidRDefault="004A12A5" w:rsidP="004A12A5">
      <w:pPr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4A12A5">
        <w:rPr>
          <w:rFonts w:ascii="Arial" w:hAnsi="Arial" w:cs="Arial"/>
          <w:color w:val="000000"/>
          <w:sz w:val="24"/>
          <w:szCs w:val="24"/>
        </w:rPr>
        <w:t>2) Dopuści ciągnik o pojemności zbiornika paliwa 40 l?</w:t>
      </w:r>
    </w:p>
    <w:p w14:paraId="4B01B393" w14:textId="77777777" w:rsidR="004A12A5" w:rsidRPr="004A12A5" w:rsidRDefault="00195F4F" w:rsidP="004A12A5">
      <w:pPr>
        <w:spacing w:after="0" w:line="360" w:lineRule="auto"/>
        <w:ind w:left="-284"/>
        <w:jc w:val="left"/>
        <w:rPr>
          <w:rFonts w:ascii="Arial" w:hAnsi="Arial" w:cs="Arial"/>
          <w:sz w:val="24"/>
          <w:szCs w:val="24"/>
        </w:rPr>
      </w:pPr>
      <w:r w:rsidRPr="004A12A5">
        <w:rPr>
          <w:rFonts w:ascii="Arial" w:hAnsi="Arial" w:cs="Arial"/>
          <w:sz w:val="24"/>
          <w:szCs w:val="24"/>
        </w:rPr>
        <w:t>Odpowiedź Zamawiającego:</w:t>
      </w:r>
    </w:p>
    <w:p w14:paraId="56F54AE0" w14:textId="2D306F36" w:rsidR="00195F4F" w:rsidRPr="004A12A5" w:rsidRDefault="000D7342" w:rsidP="004A12A5">
      <w:pPr>
        <w:spacing w:after="0" w:line="360" w:lineRule="auto"/>
        <w:ind w:left="-284"/>
        <w:jc w:val="left"/>
        <w:rPr>
          <w:rFonts w:ascii="Arial" w:hAnsi="Arial" w:cs="Arial"/>
          <w:sz w:val="24"/>
          <w:szCs w:val="24"/>
        </w:rPr>
      </w:pPr>
      <w:r w:rsidRPr="004A12A5">
        <w:rPr>
          <w:rFonts w:ascii="Arial" w:hAnsi="Arial" w:cs="Arial"/>
          <w:sz w:val="24"/>
          <w:szCs w:val="24"/>
        </w:rPr>
        <w:t xml:space="preserve">Zamawiający </w:t>
      </w:r>
      <w:r w:rsidR="00D30435" w:rsidRPr="004A12A5">
        <w:rPr>
          <w:rFonts w:ascii="Arial" w:hAnsi="Arial" w:cs="Arial"/>
          <w:sz w:val="24"/>
          <w:szCs w:val="24"/>
        </w:rPr>
        <w:t xml:space="preserve">podtrzymuje wymagania określone w SWZ i </w:t>
      </w:r>
      <w:r w:rsidR="00F9388F" w:rsidRPr="004A12A5">
        <w:rPr>
          <w:rFonts w:ascii="Arial" w:hAnsi="Arial" w:cs="Arial"/>
          <w:sz w:val="24"/>
          <w:szCs w:val="24"/>
        </w:rPr>
        <w:t>wymaga zaoferowania ciągnika o mocy silnika w przedziale od 30 do 40 kilowatów</w:t>
      </w:r>
      <w:r w:rsidR="004A12A5" w:rsidRPr="004A12A5">
        <w:rPr>
          <w:rFonts w:ascii="Arial" w:hAnsi="Arial" w:cs="Arial"/>
          <w:sz w:val="24"/>
          <w:szCs w:val="24"/>
        </w:rPr>
        <w:t xml:space="preserve"> i pojemność zbiornika na paliwo: minimum 45 litrów. </w:t>
      </w:r>
    </w:p>
    <w:p w14:paraId="000DD92F" w14:textId="5029983F" w:rsidR="00A71BC6" w:rsidRPr="004A12A5" w:rsidRDefault="00275E50" w:rsidP="004A12A5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-284" w:firstLine="0"/>
        <w:rPr>
          <w:rFonts w:ascii="Arial" w:hAnsi="Arial" w:cs="Arial"/>
        </w:rPr>
      </w:pPr>
      <w:r w:rsidRPr="004A12A5">
        <w:rPr>
          <w:rFonts w:ascii="Arial" w:hAnsi="Arial" w:cs="Arial"/>
        </w:rPr>
        <w:t xml:space="preserve"> </w:t>
      </w:r>
      <w:r w:rsidR="00195F4F" w:rsidRPr="004A12A5">
        <w:rPr>
          <w:rFonts w:ascii="Arial" w:hAnsi="Arial" w:cs="Arial"/>
        </w:rPr>
        <w:t>Udzielenie odpowiedzi na powyższe pytania nie powoduje przedłużenia terminu składania ofert.</w:t>
      </w:r>
    </w:p>
    <w:p w14:paraId="3F9DF5FB" w14:textId="36272596" w:rsidR="00A71BC6" w:rsidRPr="00D30435" w:rsidRDefault="00A71BC6" w:rsidP="004A12A5">
      <w:pPr>
        <w:pStyle w:val="Akapitzlist"/>
        <w:tabs>
          <w:tab w:val="left" w:pos="0"/>
        </w:tabs>
        <w:spacing w:line="360" w:lineRule="auto"/>
        <w:ind w:left="-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0DEE697" w14:textId="77777777" w:rsidR="00A269BA" w:rsidRPr="00D30435" w:rsidRDefault="00A269BA" w:rsidP="00D30435">
      <w:pPr>
        <w:pStyle w:val="Akapitzlist"/>
        <w:spacing w:line="360" w:lineRule="auto"/>
        <w:rPr>
          <w:rFonts w:ascii="Arial" w:hAnsi="Arial" w:cs="Arial"/>
        </w:rPr>
      </w:pPr>
    </w:p>
    <w:p w14:paraId="7AF70099" w14:textId="77777777" w:rsidR="00A269BA" w:rsidRPr="00D30435" w:rsidRDefault="00A269BA" w:rsidP="00D30435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</w:rPr>
      </w:pPr>
    </w:p>
    <w:p w14:paraId="5DB8D3BE" w14:textId="094199F7" w:rsidR="00A269BA" w:rsidRDefault="00A269BA" w:rsidP="00A269BA">
      <w:pPr>
        <w:pStyle w:val="Akapitzlist"/>
        <w:tabs>
          <w:tab w:val="left" w:pos="284"/>
        </w:tabs>
        <w:spacing w:line="312" w:lineRule="auto"/>
        <w:ind w:left="6096"/>
        <w:jc w:val="center"/>
        <w:rPr>
          <w:rFonts w:ascii="Arial" w:hAnsi="Arial" w:cs="Arial"/>
          <w:sz w:val="20"/>
          <w:szCs w:val="20"/>
        </w:rPr>
      </w:pPr>
    </w:p>
    <w:p w14:paraId="3CB82F57" w14:textId="77777777" w:rsidR="00013D0D" w:rsidRPr="00013D0D" w:rsidRDefault="00013D0D" w:rsidP="00013D0D">
      <w:pPr>
        <w:jc w:val="right"/>
        <w:rPr>
          <w:lang w:eastAsia="pl-PL"/>
        </w:rPr>
      </w:pPr>
    </w:p>
    <w:sectPr w:rsidR="00013D0D" w:rsidRPr="00013D0D" w:rsidSect="0049478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6" w:right="1134" w:bottom="1134" w:left="1985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CA5D" w14:textId="77777777" w:rsidR="007F582B" w:rsidRPr="008D7478" w:rsidRDefault="007F582B" w:rsidP="0039570F">
      <w:r w:rsidRPr="008D7478">
        <w:separator/>
      </w:r>
    </w:p>
  </w:endnote>
  <w:endnote w:type="continuationSeparator" w:id="0">
    <w:p w14:paraId="38A44765" w14:textId="77777777" w:rsidR="007F582B" w:rsidRPr="008D7478" w:rsidRDefault="007F582B" w:rsidP="0039570F">
      <w:r w:rsidRPr="008D747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Fractul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352118"/>
      <w:docPartObj>
        <w:docPartGallery w:val="Page Numbers (Bottom of Page)"/>
        <w:docPartUnique/>
      </w:docPartObj>
    </w:sdtPr>
    <w:sdtContent>
      <w:p w14:paraId="5AB3B486" w14:textId="782FEEA8" w:rsidR="008C06F9" w:rsidRDefault="008C06F9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84E08A" w14:textId="77777777" w:rsidR="009F5C22" w:rsidRPr="008D7478" w:rsidRDefault="009F5C22" w:rsidP="006532AF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1C2B" w14:textId="403B93B0" w:rsidR="00D01BE0" w:rsidRDefault="00D01BE0">
    <w:pPr>
      <w:pStyle w:val="Stopka0"/>
      <w:jc w:val="right"/>
    </w:pPr>
  </w:p>
  <w:p w14:paraId="360837CA" w14:textId="77777777" w:rsidR="00D01BE0" w:rsidRDefault="00D01BE0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D84D6" w14:textId="77777777" w:rsidR="007F582B" w:rsidRPr="008D7478" w:rsidRDefault="007F582B" w:rsidP="0039570F">
      <w:r w:rsidRPr="008D7478">
        <w:separator/>
      </w:r>
    </w:p>
  </w:footnote>
  <w:footnote w:type="continuationSeparator" w:id="0">
    <w:p w14:paraId="48D94BFA" w14:textId="77777777" w:rsidR="007F582B" w:rsidRPr="008D7478" w:rsidRDefault="007F582B" w:rsidP="0039570F">
      <w:r w:rsidRPr="008D747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E3DB" w14:textId="09ED52B8" w:rsidR="00D01BE0" w:rsidRDefault="00D01BE0">
    <w:pPr>
      <w:pStyle w:val="Nagwek"/>
    </w:pPr>
    <w:r w:rsidRPr="00F82F80">
      <w:rPr>
        <w:noProof/>
      </w:rPr>
      <w:drawing>
        <wp:inline distT="0" distB="0" distL="0" distR="0" wp14:anchorId="708B16E9" wp14:editId="17B21201">
          <wp:extent cx="5579745" cy="560927"/>
          <wp:effectExtent l="0" t="0" r="1905" b="0"/>
          <wp:docPr id="772255354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560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DE5E0" w14:textId="77777777" w:rsidR="00D01BE0" w:rsidRDefault="00D01B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D6F0" w14:textId="5CFCE33F" w:rsidR="001614FC" w:rsidRPr="008D7478" w:rsidRDefault="004A12A5" w:rsidP="004A12A5">
    <w:pPr>
      <w:pStyle w:val="Nagwek"/>
      <w:ind w:left="-284"/>
    </w:pPr>
    <w:r w:rsidRPr="00F82F80">
      <w:rPr>
        <w:noProof/>
      </w:rPr>
      <w:drawing>
        <wp:inline distT="0" distB="0" distL="0" distR="0" wp14:anchorId="6CA6DE59" wp14:editId="7136290F">
          <wp:extent cx="5579745" cy="560705"/>
          <wp:effectExtent l="0" t="0" r="1905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30C248" w14:textId="77777777" w:rsidR="001614FC" w:rsidRPr="008D7478" w:rsidRDefault="001614FC" w:rsidP="0039570F">
    <w:pPr>
      <w:pStyle w:val="Nagwek"/>
    </w:pPr>
  </w:p>
  <w:p w14:paraId="03D72FD5" w14:textId="77777777" w:rsidR="001614FC" w:rsidRPr="008D7478" w:rsidRDefault="001614FC" w:rsidP="003957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9C"/>
    <w:multiLevelType w:val="hybridMultilevel"/>
    <w:tmpl w:val="C8DC4400"/>
    <w:lvl w:ilvl="0" w:tplc="234A30C8">
      <w:start w:val="8"/>
      <w:numFmt w:val="lowerLetter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5F116EF"/>
    <w:multiLevelType w:val="hybridMultilevel"/>
    <w:tmpl w:val="0CDA80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8525D"/>
    <w:multiLevelType w:val="hybridMultilevel"/>
    <w:tmpl w:val="677C7C58"/>
    <w:lvl w:ilvl="0" w:tplc="C0B8D7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6519F"/>
    <w:multiLevelType w:val="multilevel"/>
    <w:tmpl w:val="0422F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 w15:restartNumberingAfterBreak="0">
    <w:nsid w:val="0B9F148C"/>
    <w:multiLevelType w:val="hybridMultilevel"/>
    <w:tmpl w:val="131A31C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5DA7"/>
    <w:multiLevelType w:val="hybridMultilevel"/>
    <w:tmpl w:val="36908EC8"/>
    <w:lvl w:ilvl="0" w:tplc="04150019">
      <w:start w:val="1"/>
      <w:numFmt w:val="lowerLetter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F9F6759"/>
    <w:multiLevelType w:val="hybridMultilevel"/>
    <w:tmpl w:val="613E1398"/>
    <w:lvl w:ilvl="0" w:tplc="55F8A3C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65814"/>
    <w:multiLevelType w:val="multilevel"/>
    <w:tmpl w:val="6B0AC2CE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1BB5C42"/>
    <w:multiLevelType w:val="hybridMultilevel"/>
    <w:tmpl w:val="C388E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10042"/>
    <w:multiLevelType w:val="hybridMultilevel"/>
    <w:tmpl w:val="131A31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47C61"/>
    <w:multiLevelType w:val="hybridMultilevel"/>
    <w:tmpl w:val="E89640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64174"/>
    <w:multiLevelType w:val="hybridMultilevel"/>
    <w:tmpl w:val="C6FADA50"/>
    <w:lvl w:ilvl="0" w:tplc="E7D2EBA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70708"/>
    <w:multiLevelType w:val="hybridMultilevel"/>
    <w:tmpl w:val="85F46D56"/>
    <w:lvl w:ilvl="0" w:tplc="DDEE801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C4CC7"/>
    <w:multiLevelType w:val="hybridMultilevel"/>
    <w:tmpl w:val="9C3412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65269"/>
    <w:multiLevelType w:val="hybridMultilevel"/>
    <w:tmpl w:val="131A31C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8289B"/>
    <w:multiLevelType w:val="hybridMultilevel"/>
    <w:tmpl w:val="72B27B26"/>
    <w:lvl w:ilvl="0" w:tplc="0415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563B8"/>
    <w:multiLevelType w:val="hybridMultilevel"/>
    <w:tmpl w:val="B1349F4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318344">
    <w:abstractNumId w:val="16"/>
  </w:num>
  <w:num w:numId="2" w16cid:durableId="986321126">
    <w:abstractNumId w:val="7"/>
  </w:num>
  <w:num w:numId="3" w16cid:durableId="1251963941">
    <w:abstractNumId w:val="10"/>
  </w:num>
  <w:num w:numId="4" w16cid:durableId="430013031">
    <w:abstractNumId w:val="1"/>
  </w:num>
  <w:num w:numId="5" w16cid:durableId="621229431">
    <w:abstractNumId w:val="11"/>
  </w:num>
  <w:num w:numId="6" w16cid:durableId="50155079">
    <w:abstractNumId w:val="2"/>
  </w:num>
  <w:num w:numId="7" w16cid:durableId="26610620">
    <w:abstractNumId w:val="13"/>
  </w:num>
  <w:num w:numId="8" w16cid:durableId="544177923">
    <w:abstractNumId w:val="8"/>
  </w:num>
  <w:num w:numId="9" w16cid:durableId="1656297430">
    <w:abstractNumId w:val="6"/>
  </w:num>
  <w:num w:numId="10" w16cid:durableId="725766200">
    <w:abstractNumId w:val="12"/>
  </w:num>
  <w:num w:numId="11" w16cid:durableId="642271982">
    <w:abstractNumId w:val="9"/>
  </w:num>
  <w:num w:numId="12" w16cid:durableId="1770539569">
    <w:abstractNumId w:val="3"/>
  </w:num>
  <w:num w:numId="13" w16cid:durableId="231895462">
    <w:abstractNumId w:val="5"/>
  </w:num>
  <w:num w:numId="14" w16cid:durableId="408620970">
    <w:abstractNumId w:val="0"/>
  </w:num>
  <w:num w:numId="15" w16cid:durableId="1800686668">
    <w:abstractNumId w:val="15"/>
  </w:num>
  <w:num w:numId="16" w16cid:durableId="2112623262">
    <w:abstractNumId w:val="4"/>
  </w:num>
  <w:num w:numId="17" w16cid:durableId="1465613847">
    <w:abstractNumId w:val="14"/>
  </w:num>
  <w:num w:numId="18" w16cid:durableId="9451915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7C"/>
    <w:rsid w:val="00006AB6"/>
    <w:rsid w:val="00013D0D"/>
    <w:rsid w:val="00014710"/>
    <w:rsid w:val="00026761"/>
    <w:rsid w:val="00027667"/>
    <w:rsid w:val="0005647C"/>
    <w:rsid w:val="000638D2"/>
    <w:rsid w:val="00065E44"/>
    <w:rsid w:val="000722CE"/>
    <w:rsid w:val="0007234B"/>
    <w:rsid w:val="00086FAC"/>
    <w:rsid w:val="000902F6"/>
    <w:rsid w:val="000B5F48"/>
    <w:rsid w:val="000C3CFF"/>
    <w:rsid w:val="000C3D2B"/>
    <w:rsid w:val="000C5456"/>
    <w:rsid w:val="000D7342"/>
    <w:rsid w:val="000E5AB7"/>
    <w:rsid w:val="000F0F8F"/>
    <w:rsid w:val="001013CF"/>
    <w:rsid w:val="00103C6F"/>
    <w:rsid w:val="00114626"/>
    <w:rsid w:val="00120F8F"/>
    <w:rsid w:val="00125BD0"/>
    <w:rsid w:val="001305C7"/>
    <w:rsid w:val="001433C9"/>
    <w:rsid w:val="001614FC"/>
    <w:rsid w:val="0019261C"/>
    <w:rsid w:val="00195F4F"/>
    <w:rsid w:val="001A0986"/>
    <w:rsid w:val="001B1A5A"/>
    <w:rsid w:val="001C4B87"/>
    <w:rsid w:val="001D2A3A"/>
    <w:rsid w:val="001E2EBB"/>
    <w:rsid w:val="001F4F0C"/>
    <w:rsid w:val="00202E73"/>
    <w:rsid w:val="00205982"/>
    <w:rsid w:val="0021651F"/>
    <w:rsid w:val="002261E3"/>
    <w:rsid w:val="0023245E"/>
    <w:rsid w:val="00262FDB"/>
    <w:rsid w:val="00265818"/>
    <w:rsid w:val="00265A76"/>
    <w:rsid w:val="00266C22"/>
    <w:rsid w:val="00275E50"/>
    <w:rsid w:val="00280F74"/>
    <w:rsid w:val="002A5D09"/>
    <w:rsid w:val="002D672F"/>
    <w:rsid w:val="002F6128"/>
    <w:rsid w:val="00303E89"/>
    <w:rsid w:val="00320F63"/>
    <w:rsid w:val="003404CA"/>
    <w:rsid w:val="00352EA3"/>
    <w:rsid w:val="0035756D"/>
    <w:rsid w:val="003620AB"/>
    <w:rsid w:val="00366F89"/>
    <w:rsid w:val="00367ADC"/>
    <w:rsid w:val="0038103C"/>
    <w:rsid w:val="00390A6A"/>
    <w:rsid w:val="0039276E"/>
    <w:rsid w:val="0039570F"/>
    <w:rsid w:val="003A1A91"/>
    <w:rsid w:val="003B184A"/>
    <w:rsid w:val="003C4087"/>
    <w:rsid w:val="003D5895"/>
    <w:rsid w:val="003F1D64"/>
    <w:rsid w:val="00404FD3"/>
    <w:rsid w:val="00415483"/>
    <w:rsid w:val="0043768C"/>
    <w:rsid w:val="00441E16"/>
    <w:rsid w:val="00467F85"/>
    <w:rsid w:val="004724FA"/>
    <w:rsid w:val="00481281"/>
    <w:rsid w:val="0049478C"/>
    <w:rsid w:val="004A12A5"/>
    <w:rsid w:val="004A5C87"/>
    <w:rsid w:val="004A7365"/>
    <w:rsid w:val="004A7D9C"/>
    <w:rsid w:val="004C1F7A"/>
    <w:rsid w:val="004C784E"/>
    <w:rsid w:val="005079FD"/>
    <w:rsid w:val="00512ACD"/>
    <w:rsid w:val="00517169"/>
    <w:rsid w:val="00526AF8"/>
    <w:rsid w:val="00531CBC"/>
    <w:rsid w:val="00532201"/>
    <w:rsid w:val="005325F5"/>
    <w:rsid w:val="00572776"/>
    <w:rsid w:val="005755DA"/>
    <w:rsid w:val="00591C12"/>
    <w:rsid w:val="005950DC"/>
    <w:rsid w:val="005A2503"/>
    <w:rsid w:val="005A7B2F"/>
    <w:rsid w:val="005C1043"/>
    <w:rsid w:val="005D2872"/>
    <w:rsid w:val="005E43F3"/>
    <w:rsid w:val="005F427E"/>
    <w:rsid w:val="005F6214"/>
    <w:rsid w:val="00622398"/>
    <w:rsid w:val="00624B5F"/>
    <w:rsid w:val="006532AF"/>
    <w:rsid w:val="00655875"/>
    <w:rsid w:val="00674017"/>
    <w:rsid w:val="0067670D"/>
    <w:rsid w:val="00677464"/>
    <w:rsid w:val="00691606"/>
    <w:rsid w:val="006A1BF0"/>
    <w:rsid w:val="006A4BA3"/>
    <w:rsid w:val="006E4382"/>
    <w:rsid w:val="006F7EA8"/>
    <w:rsid w:val="00720EF1"/>
    <w:rsid w:val="00730228"/>
    <w:rsid w:val="0073506E"/>
    <w:rsid w:val="00735D73"/>
    <w:rsid w:val="007452BE"/>
    <w:rsid w:val="00753EBE"/>
    <w:rsid w:val="0077139C"/>
    <w:rsid w:val="007743CD"/>
    <w:rsid w:val="007C4F73"/>
    <w:rsid w:val="007C6AA9"/>
    <w:rsid w:val="007C7BC8"/>
    <w:rsid w:val="007D0FE5"/>
    <w:rsid w:val="007E3ABB"/>
    <w:rsid w:val="007F0BF1"/>
    <w:rsid w:val="007F582B"/>
    <w:rsid w:val="0080375D"/>
    <w:rsid w:val="00812121"/>
    <w:rsid w:val="008143E6"/>
    <w:rsid w:val="008164BB"/>
    <w:rsid w:val="008257A6"/>
    <w:rsid w:val="00826820"/>
    <w:rsid w:val="008319EF"/>
    <w:rsid w:val="00843FD7"/>
    <w:rsid w:val="00847F06"/>
    <w:rsid w:val="008706A8"/>
    <w:rsid w:val="00876230"/>
    <w:rsid w:val="008813CF"/>
    <w:rsid w:val="00890DEA"/>
    <w:rsid w:val="00895629"/>
    <w:rsid w:val="008964B1"/>
    <w:rsid w:val="008C06F9"/>
    <w:rsid w:val="008D1113"/>
    <w:rsid w:val="008D7478"/>
    <w:rsid w:val="008E0CDA"/>
    <w:rsid w:val="008E7675"/>
    <w:rsid w:val="008F6A23"/>
    <w:rsid w:val="008F6FE6"/>
    <w:rsid w:val="00903FCD"/>
    <w:rsid w:val="00905F09"/>
    <w:rsid w:val="00921EED"/>
    <w:rsid w:val="009234A0"/>
    <w:rsid w:val="00930DAB"/>
    <w:rsid w:val="00931B10"/>
    <w:rsid w:val="00944D99"/>
    <w:rsid w:val="00945E67"/>
    <w:rsid w:val="00946E3D"/>
    <w:rsid w:val="00950CC7"/>
    <w:rsid w:val="0095193E"/>
    <w:rsid w:val="0096529F"/>
    <w:rsid w:val="009835FC"/>
    <w:rsid w:val="009926B7"/>
    <w:rsid w:val="00997D38"/>
    <w:rsid w:val="009B2F8A"/>
    <w:rsid w:val="009B39EE"/>
    <w:rsid w:val="009C431D"/>
    <w:rsid w:val="009C5937"/>
    <w:rsid w:val="009D211A"/>
    <w:rsid w:val="009F5C22"/>
    <w:rsid w:val="00A24D94"/>
    <w:rsid w:val="00A269BA"/>
    <w:rsid w:val="00A361F3"/>
    <w:rsid w:val="00A44BE4"/>
    <w:rsid w:val="00A46C10"/>
    <w:rsid w:val="00A505D2"/>
    <w:rsid w:val="00A5370D"/>
    <w:rsid w:val="00A57F43"/>
    <w:rsid w:val="00A632BB"/>
    <w:rsid w:val="00A71BC6"/>
    <w:rsid w:val="00A82089"/>
    <w:rsid w:val="00A90832"/>
    <w:rsid w:val="00A92B96"/>
    <w:rsid w:val="00AA0FBB"/>
    <w:rsid w:val="00AF67CE"/>
    <w:rsid w:val="00B1247F"/>
    <w:rsid w:val="00B13B64"/>
    <w:rsid w:val="00B23DB3"/>
    <w:rsid w:val="00B40053"/>
    <w:rsid w:val="00B52C0F"/>
    <w:rsid w:val="00B74BD4"/>
    <w:rsid w:val="00BA2FE5"/>
    <w:rsid w:val="00BC3EC3"/>
    <w:rsid w:val="00BD39FE"/>
    <w:rsid w:val="00BE2B2A"/>
    <w:rsid w:val="00BE52A2"/>
    <w:rsid w:val="00C039CF"/>
    <w:rsid w:val="00C04FD6"/>
    <w:rsid w:val="00C1194D"/>
    <w:rsid w:val="00C31361"/>
    <w:rsid w:val="00C666D8"/>
    <w:rsid w:val="00C73BF3"/>
    <w:rsid w:val="00C75DAF"/>
    <w:rsid w:val="00C8432B"/>
    <w:rsid w:val="00C92470"/>
    <w:rsid w:val="00C96AD7"/>
    <w:rsid w:val="00CA386E"/>
    <w:rsid w:val="00CA401B"/>
    <w:rsid w:val="00CA6724"/>
    <w:rsid w:val="00CC6A74"/>
    <w:rsid w:val="00CD3101"/>
    <w:rsid w:val="00CE75CB"/>
    <w:rsid w:val="00D01BE0"/>
    <w:rsid w:val="00D0355B"/>
    <w:rsid w:val="00D07AA1"/>
    <w:rsid w:val="00D13422"/>
    <w:rsid w:val="00D17929"/>
    <w:rsid w:val="00D20E2D"/>
    <w:rsid w:val="00D26BD0"/>
    <w:rsid w:val="00D30435"/>
    <w:rsid w:val="00D35B55"/>
    <w:rsid w:val="00D61806"/>
    <w:rsid w:val="00D864D3"/>
    <w:rsid w:val="00D86D84"/>
    <w:rsid w:val="00D901BD"/>
    <w:rsid w:val="00D94E2E"/>
    <w:rsid w:val="00D956C1"/>
    <w:rsid w:val="00DA0D79"/>
    <w:rsid w:val="00DD341F"/>
    <w:rsid w:val="00DF0437"/>
    <w:rsid w:val="00DF054A"/>
    <w:rsid w:val="00E02080"/>
    <w:rsid w:val="00E22F90"/>
    <w:rsid w:val="00E3043E"/>
    <w:rsid w:val="00E35D59"/>
    <w:rsid w:val="00E741EA"/>
    <w:rsid w:val="00E96138"/>
    <w:rsid w:val="00EA6DBC"/>
    <w:rsid w:val="00EB19E6"/>
    <w:rsid w:val="00ED04D6"/>
    <w:rsid w:val="00ED0994"/>
    <w:rsid w:val="00F0337A"/>
    <w:rsid w:val="00F0552C"/>
    <w:rsid w:val="00F40F90"/>
    <w:rsid w:val="00F52096"/>
    <w:rsid w:val="00F83B70"/>
    <w:rsid w:val="00F859E0"/>
    <w:rsid w:val="00F9388F"/>
    <w:rsid w:val="00FA1449"/>
    <w:rsid w:val="00FA4784"/>
    <w:rsid w:val="00FA4C18"/>
    <w:rsid w:val="00FA7420"/>
    <w:rsid w:val="00FB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81BA3"/>
  <w15:chartTrackingRefBased/>
  <w15:docId w15:val="{F6B468DB-662A-447E-A4BB-03978D3A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88F"/>
    <w:pPr>
      <w:jc w:val="both"/>
    </w:pPr>
    <w:rPr>
      <w:sz w:val="20"/>
      <w:szCs w:val="20"/>
      <w:shd w:val="clear" w:color="auto" w:fill="FFFFFF"/>
    </w:rPr>
  </w:style>
  <w:style w:type="paragraph" w:styleId="Nagwek1">
    <w:name w:val="heading 1"/>
    <w:next w:val="Normalny"/>
    <w:link w:val="Nagwek1Znak"/>
    <w:uiPriority w:val="9"/>
    <w:qFormat/>
    <w:rsid w:val="002F6128"/>
    <w:pPr>
      <w:keepNext/>
      <w:keepLines/>
      <w:spacing w:after="0" w:line="800" w:lineRule="atLeast"/>
      <w:outlineLvl w:val="0"/>
    </w:pPr>
    <w:rPr>
      <w:rFonts w:asciiTheme="majorHAnsi" w:eastAsiaTheme="majorEastAsia" w:hAnsiTheme="majorHAnsi" w:cstheme="majorBidi"/>
      <w:b/>
      <w:bCs/>
      <w:color w:val="0072BC" w:themeColor="text1"/>
      <w:sz w:val="80"/>
      <w:szCs w:val="80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21651F"/>
    <w:pPr>
      <w:spacing w:line="600" w:lineRule="atLeast"/>
      <w:outlineLvl w:val="1"/>
    </w:pPr>
    <w:rPr>
      <w:b w:val="0"/>
      <w:sz w:val="60"/>
      <w:szCs w:val="6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1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72BC" w:themeColor="tex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">
    <w:name w:val="stopka"/>
    <w:basedOn w:val="Normalny"/>
    <w:qFormat/>
    <w:rsid w:val="006F7EA8"/>
    <w:pPr>
      <w:spacing w:after="0" w:line="180" w:lineRule="atLeast"/>
    </w:pPr>
    <w:rPr>
      <w:rFonts w:ascii="Fractul" w:hAnsi="Fractul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A91"/>
  </w:style>
  <w:style w:type="paragraph" w:styleId="Stopka0">
    <w:name w:val="footer"/>
    <w:basedOn w:val="Normalny"/>
    <w:link w:val="StopkaZnak"/>
    <w:uiPriority w:val="99"/>
    <w:unhideWhenUsed/>
    <w:rsid w:val="003A1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A1A91"/>
  </w:style>
  <w:style w:type="character" w:customStyle="1" w:styleId="Nagwek1Znak">
    <w:name w:val="Nagłówek 1 Znak"/>
    <w:basedOn w:val="Domylnaczcionkaakapitu"/>
    <w:link w:val="Nagwek1"/>
    <w:uiPriority w:val="9"/>
    <w:rsid w:val="002F6128"/>
    <w:rPr>
      <w:rFonts w:asciiTheme="majorHAnsi" w:eastAsiaTheme="majorEastAsia" w:hAnsiTheme="majorHAnsi" w:cstheme="majorBidi"/>
      <w:b/>
      <w:bCs/>
      <w:color w:val="0072BC" w:themeColor="text1"/>
      <w:sz w:val="80"/>
      <w:szCs w:val="80"/>
    </w:rPr>
  </w:style>
  <w:style w:type="character" w:customStyle="1" w:styleId="Nagwek2Znak">
    <w:name w:val="Nagłówek 2 Znak"/>
    <w:basedOn w:val="Domylnaczcionkaakapitu"/>
    <w:link w:val="Nagwek2"/>
    <w:uiPriority w:val="9"/>
    <w:rsid w:val="0021651F"/>
    <w:rPr>
      <w:rFonts w:asciiTheme="majorHAnsi" w:eastAsiaTheme="majorEastAsia" w:hAnsiTheme="majorHAnsi" w:cstheme="majorBidi"/>
      <w:bCs/>
      <w:color w:val="00548C" w:themeColor="accent1" w:themeShade="BF"/>
      <w:sz w:val="60"/>
      <w:szCs w:val="60"/>
    </w:rPr>
  </w:style>
  <w:style w:type="table" w:styleId="Tabela-Siatka">
    <w:name w:val="Table Grid"/>
    <w:basedOn w:val="Standardowy"/>
    <w:uiPriority w:val="39"/>
    <w:rsid w:val="00B74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awca">
    <w:name w:val="nadawca"/>
    <w:aliases w:val="odbiorca"/>
    <w:qFormat/>
    <w:rsid w:val="0021651F"/>
    <w:pPr>
      <w:spacing w:after="0" w:line="280" w:lineRule="atLeast"/>
    </w:pPr>
    <w:rPr>
      <w:sz w:val="20"/>
      <w:szCs w:val="20"/>
    </w:rPr>
  </w:style>
  <w:style w:type="paragraph" w:customStyle="1" w:styleId="numersprawy">
    <w:name w:val="numer sprawy"/>
    <w:qFormat/>
    <w:rsid w:val="00895629"/>
    <w:pPr>
      <w:framePr w:hSpace="141" w:wrap="around" w:vAnchor="text" w:hAnchor="margin" w:xAlign="right" w:y="-620"/>
      <w:spacing w:after="0" w:line="220" w:lineRule="exact"/>
    </w:pPr>
    <w:rPr>
      <w:rFonts w:asciiTheme="majorHAnsi" w:hAnsiTheme="majorHAnsi"/>
      <w:sz w:val="19"/>
      <w:szCs w:val="20"/>
    </w:rPr>
  </w:style>
  <w:style w:type="paragraph" w:customStyle="1" w:styleId="data">
    <w:name w:val="data"/>
    <w:qFormat/>
    <w:rsid w:val="00895629"/>
    <w:pPr>
      <w:framePr w:hSpace="141" w:wrap="around" w:vAnchor="text" w:hAnchor="margin" w:xAlign="right" w:y="-620"/>
      <w:spacing w:after="0" w:line="220" w:lineRule="exact"/>
      <w:jc w:val="right"/>
    </w:pPr>
    <w:rPr>
      <w:rFonts w:asciiTheme="majorHAnsi" w:hAnsiTheme="majorHAnsi"/>
      <w:sz w:val="19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128"/>
    <w:rPr>
      <w:rFonts w:asciiTheme="majorHAnsi" w:eastAsiaTheme="majorEastAsia" w:hAnsiTheme="majorHAnsi" w:cstheme="majorBidi"/>
      <w:color w:val="0072BC" w:themeColor="text1"/>
      <w:sz w:val="24"/>
      <w:szCs w:val="24"/>
      <w:lang w:val="en-US"/>
    </w:rPr>
  </w:style>
  <w:style w:type="character" w:styleId="Uwydatnienie">
    <w:name w:val="Emphasis"/>
    <w:basedOn w:val="Domylnaczcionkaakapitu"/>
    <w:uiPriority w:val="20"/>
    <w:qFormat/>
    <w:rsid w:val="00AF67CE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1614FC"/>
    <w:rPr>
      <w:rFonts w:ascii="Calibri" w:hAnsi="Calibri"/>
      <w:i/>
      <w:iCs/>
      <w:color w:val="0072BC" w:themeColor="accent1"/>
    </w:rPr>
  </w:style>
  <w:style w:type="paragraph" w:styleId="Tekstpodstawowy">
    <w:name w:val="Body Text"/>
    <w:basedOn w:val="Normalny"/>
    <w:link w:val="TekstpodstawowyZnak"/>
    <w:rsid w:val="001614FC"/>
    <w:pPr>
      <w:spacing w:after="0" w:line="240" w:lineRule="auto"/>
      <w:jc w:val="center"/>
    </w:pPr>
    <w:rPr>
      <w:rFonts w:ascii="Arial" w:eastAsia="Times New Roman" w:hAnsi="Arial" w:cs="Times New Roman"/>
      <w:sz w:val="22"/>
      <w:shd w:val="clear" w:color="auto" w:fill="auto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614FC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L1,Akapit z listą5,CW_Lista,wypunktowanie,Nagłowek 3,Preambuła,Dot pt,F5 List Paragraph,Recommendation,List Paragraph11,lp1,maz_wyliczenie,opis dzialania,sw tekst,Dot"/>
    <w:basedOn w:val="Normalny"/>
    <w:link w:val="AkapitzlistZnak"/>
    <w:uiPriority w:val="34"/>
    <w:qFormat/>
    <w:rsid w:val="00655875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shd w:val="clear" w:color="auto" w:fill="auto"/>
      <w:lang w:eastAsia="pl-PL"/>
    </w:rPr>
  </w:style>
  <w:style w:type="paragraph" w:styleId="NormalnyWeb">
    <w:name w:val="Normal (Web)"/>
    <w:basedOn w:val="Normalny"/>
    <w:uiPriority w:val="99"/>
    <w:unhideWhenUsed/>
    <w:rsid w:val="0065587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shd w:val="clear" w:color="auto" w:fill="auto"/>
      <w:lang w:eastAsia="pl-PL"/>
    </w:rPr>
  </w:style>
  <w:style w:type="character" w:styleId="Hipercze">
    <w:name w:val="Hyperlink"/>
    <w:basedOn w:val="Domylnaczcionkaakapitu"/>
    <w:uiPriority w:val="99"/>
    <w:unhideWhenUsed/>
    <w:rsid w:val="00655875"/>
    <w:rPr>
      <w:color w:val="0072BC" w:themeColor="hyperlink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CW_Lista Znak,wypunktowanie Znak,Nagłowek 3 Znak,Preambuła Znak,Dot pt Znak,F5 List Paragraph Znak,lp1 Znak"/>
    <w:basedOn w:val="Domylnaczcionkaakapitu"/>
    <w:link w:val="Akapitzlist"/>
    <w:uiPriority w:val="34"/>
    <w:qFormat/>
    <w:locked/>
    <w:rsid w:val="006558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054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C4F73"/>
    <w:rPr>
      <w:color w:val="BFBFBF" w:themeColor="followedHyperlink"/>
      <w:u w:val="single"/>
    </w:rPr>
  </w:style>
  <w:style w:type="character" w:customStyle="1" w:styleId="vkekvd">
    <w:name w:val="vkekvd"/>
    <w:basedOn w:val="Domylnaczcionkaakapitu"/>
    <w:rsid w:val="00D3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z%20Dr&#243;&#380;ka\Desktop\starostwo_powiatowe_pismo_fractul.dotx" TargetMode="External"/></Relationships>
</file>

<file path=word/theme/theme1.xml><?xml version="1.0" encoding="utf-8"?>
<a:theme xmlns:a="http://schemas.openxmlformats.org/drawingml/2006/main" name="Motyw pakietu Office">
  <a:themeElements>
    <a:clrScheme name="powiat_lowicki">
      <a:dk1>
        <a:srgbClr val="0072BC"/>
      </a:dk1>
      <a:lt1>
        <a:srgbClr val="000000"/>
      </a:lt1>
      <a:dk2>
        <a:srgbClr val="0072BC"/>
      </a:dk2>
      <a:lt2>
        <a:srgbClr val="FFFFFF"/>
      </a:lt2>
      <a:accent1>
        <a:srgbClr val="0072BC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0072BC"/>
      </a:hlink>
      <a:folHlink>
        <a:srgbClr val="BFBFBF"/>
      </a:folHlink>
    </a:clrScheme>
    <a:fontScheme name="Fractul+Open">
      <a:majorFont>
        <a:latin typeface="Fractul"/>
        <a:ea typeface=""/>
        <a:cs typeface=""/>
      </a:majorFont>
      <a:minorFont>
        <a:latin typeface="Open Sans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starostwo_powiatowe_pismo_fractul</Template>
  <TotalTime>5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Dróżka</dc:creator>
  <cp:keywords/>
  <dc:description/>
  <cp:lastModifiedBy>Magdalena Żurawska</cp:lastModifiedBy>
  <cp:revision>3</cp:revision>
  <cp:lastPrinted>2026-01-07T09:57:00Z</cp:lastPrinted>
  <dcterms:created xsi:type="dcterms:W3CDTF">2026-03-04T12:51:00Z</dcterms:created>
  <dcterms:modified xsi:type="dcterms:W3CDTF">2026-03-04T12:58:00Z</dcterms:modified>
</cp:coreProperties>
</file>